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0FEEA" w14:textId="08BF66B0" w:rsidR="00BA00AB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PHILIPPS</w:t>
      </w:r>
      <w:r>
        <w:rPr>
          <w:rFonts w:ascii="Times New Roman" w:hAnsi="Times New Roman" w:cs="Times New Roman"/>
          <w:sz w:val="24"/>
          <w:szCs w:val="24"/>
        </w:rPr>
        <w:t xml:space="preserve">        (d.1466)</w:t>
      </w:r>
    </w:p>
    <w:p w14:paraId="31D319C6" w14:textId="1593F345" w:rsid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Robert Greindour’s chantry, Newland, Herefordshire.</w:t>
      </w:r>
    </w:p>
    <w:p w14:paraId="67E85B21" w14:textId="57FD029D" w:rsid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5A2405" w14:textId="3D248545" w:rsid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197D69" w14:textId="738111B4" w:rsid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1466</w:t>
      </w:r>
      <w:r>
        <w:rPr>
          <w:rFonts w:ascii="Times New Roman" w:hAnsi="Times New Roman" w:cs="Times New Roman"/>
          <w:sz w:val="24"/>
          <w:szCs w:val="24"/>
        </w:rPr>
        <w:tab/>
        <w:t>He was dead by this time.</w:t>
      </w:r>
    </w:p>
    <w:p w14:paraId="39912026" w14:textId="6DE658B7" w:rsid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D48CB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8E648A9" w14:textId="757E4FB0" w:rsid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C3FA0B" w14:textId="3E5C2913" w:rsid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A096C4" w14:textId="1C6979F3" w:rsidR="008C368E" w:rsidRPr="008C368E" w:rsidRDefault="008C36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2022</w:t>
      </w:r>
    </w:p>
    <w:sectPr w:rsidR="008C368E" w:rsidRPr="008C3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32938" w14:textId="77777777" w:rsidR="008C368E" w:rsidRDefault="008C368E" w:rsidP="009139A6">
      <w:r>
        <w:separator/>
      </w:r>
    </w:p>
  </w:endnote>
  <w:endnote w:type="continuationSeparator" w:id="0">
    <w:p w14:paraId="730E3990" w14:textId="77777777" w:rsidR="008C368E" w:rsidRDefault="008C36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FF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427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23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0224F" w14:textId="77777777" w:rsidR="008C368E" w:rsidRDefault="008C368E" w:rsidP="009139A6">
      <w:r>
        <w:separator/>
      </w:r>
    </w:p>
  </w:footnote>
  <w:footnote w:type="continuationSeparator" w:id="0">
    <w:p w14:paraId="7B85DD76" w14:textId="77777777" w:rsidR="008C368E" w:rsidRDefault="008C36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8A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48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6B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68E"/>
    <w:rsid w:val="000666E0"/>
    <w:rsid w:val="002510B7"/>
    <w:rsid w:val="005C130B"/>
    <w:rsid w:val="00826F5C"/>
    <w:rsid w:val="008C368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66B0A"/>
  <w15:chartTrackingRefBased/>
  <w15:docId w15:val="{9442518E-4555-4C9C-B615-2C3218BB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36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2022-08-29T16:44:00Z</dcterms:created>
  <dcterms:modified xsi:type="dcterms:W3CDTF">2022-08-29T16:46:00Z</dcterms:modified>
</cp:coreProperties>
</file>